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90ACE" w14:textId="77777777" w:rsidR="00CB5903" w:rsidRDefault="00CB5903" w:rsidP="00CB5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WAYTE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68406636" w14:textId="77777777" w:rsidR="00CB5903" w:rsidRDefault="00CB5903" w:rsidP="00CB5903">
      <w:pPr>
        <w:pStyle w:val="NoSpacing"/>
        <w:rPr>
          <w:rFonts w:cs="Times New Roman"/>
          <w:szCs w:val="24"/>
        </w:rPr>
      </w:pPr>
    </w:p>
    <w:p w14:paraId="099E1CAF" w14:textId="77777777" w:rsidR="00CB5903" w:rsidRDefault="00CB5903" w:rsidP="00CB5903">
      <w:pPr>
        <w:pStyle w:val="NoSpacing"/>
        <w:rPr>
          <w:rFonts w:cs="Times New Roman"/>
          <w:szCs w:val="24"/>
        </w:rPr>
      </w:pPr>
    </w:p>
    <w:p w14:paraId="11BF0ABE" w14:textId="77777777" w:rsidR="00CB5903" w:rsidRDefault="00CB5903" w:rsidP="00CB5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690BD218" w14:textId="77777777" w:rsidR="00CB5903" w:rsidRDefault="00CB5903" w:rsidP="00CB59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Philpot(q.v.).</w:t>
      </w:r>
    </w:p>
    <w:p w14:paraId="0587CFF8" w14:textId="77777777" w:rsidR="00CB5903" w:rsidRDefault="00CB5903" w:rsidP="00CB590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6420A20" w14:textId="77777777" w:rsidR="00CB5903" w:rsidRDefault="00CB5903" w:rsidP="00CB590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p.123)</w:t>
      </w:r>
    </w:p>
    <w:p w14:paraId="6E8B4DD5" w14:textId="77777777" w:rsidR="00CB5903" w:rsidRDefault="00CB5903" w:rsidP="00CB5903">
      <w:pPr>
        <w:pStyle w:val="NoSpacing"/>
        <w:rPr>
          <w:rFonts w:eastAsia="Times New Roman" w:cs="Times New Roman"/>
          <w:szCs w:val="24"/>
        </w:rPr>
      </w:pPr>
    </w:p>
    <w:p w14:paraId="7135C6E8" w14:textId="77777777" w:rsidR="00CB5903" w:rsidRDefault="00CB5903" w:rsidP="00CB5903">
      <w:pPr>
        <w:pStyle w:val="NoSpacing"/>
        <w:rPr>
          <w:rFonts w:eastAsia="Times New Roman" w:cs="Times New Roman"/>
          <w:szCs w:val="24"/>
        </w:rPr>
      </w:pPr>
    </w:p>
    <w:p w14:paraId="371CAD17" w14:textId="77777777" w:rsidR="00CB5903" w:rsidRDefault="00CB5903" w:rsidP="00CB590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September 2023</w:t>
      </w:r>
    </w:p>
    <w:p w14:paraId="6B48F6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83867" w14:textId="77777777" w:rsidR="00CB5903" w:rsidRDefault="00CB5903" w:rsidP="009139A6">
      <w:r>
        <w:separator/>
      </w:r>
    </w:p>
  </w:endnote>
  <w:endnote w:type="continuationSeparator" w:id="0">
    <w:p w14:paraId="53DC88B0" w14:textId="77777777" w:rsidR="00CB5903" w:rsidRDefault="00CB5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C8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C2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BD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411D" w14:textId="77777777" w:rsidR="00CB5903" w:rsidRDefault="00CB5903" w:rsidP="009139A6">
      <w:r>
        <w:separator/>
      </w:r>
    </w:p>
  </w:footnote>
  <w:footnote w:type="continuationSeparator" w:id="0">
    <w:p w14:paraId="7450C906" w14:textId="77777777" w:rsidR="00CB5903" w:rsidRDefault="00CB5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E11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D6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9D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90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B590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CAB1A"/>
  <w15:chartTrackingRefBased/>
  <w15:docId w15:val="{4056C5E7-5D4E-4471-A20C-7C1B8438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2023-09-20T19:07:00Z</dcterms:created>
  <dcterms:modified xsi:type="dcterms:W3CDTF">2023-09-20T19:07:00Z</dcterms:modified>
</cp:coreProperties>
</file>